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C9" w:rsidRPr="002D6CAB" w:rsidRDefault="002D6CAB" w:rsidP="002D6CAB">
      <w:pPr>
        <w:jc w:val="center"/>
        <w:rPr>
          <w:b/>
          <w:imprint/>
          <w:color w:val="FF0000"/>
          <w:sz w:val="52"/>
          <w:szCs w:val="52"/>
        </w:rPr>
      </w:pPr>
      <w:r w:rsidRPr="002D6CAB">
        <w:rPr>
          <w:b/>
          <w:imprint/>
          <w:color w:val="FF0000"/>
          <w:sz w:val="52"/>
          <w:szCs w:val="52"/>
        </w:rPr>
        <w:t>СИТРОЕН  БЕРЛИНГО  В9</w:t>
      </w:r>
    </w:p>
    <w:tbl>
      <w:tblPr>
        <w:tblStyle w:val="a3"/>
        <w:tblW w:w="10840" w:type="dxa"/>
        <w:tblInd w:w="-709" w:type="dxa"/>
        <w:tblCellMar>
          <w:top w:w="113" w:type="dxa"/>
        </w:tblCellMar>
        <w:tblLook w:val="04A0"/>
      </w:tblPr>
      <w:tblGrid>
        <w:gridCol w:w="2385"/>
        <w:gridCol w:w="9"/>
        <w:gridCol w:w="1904"/>
        <w:gridCol w:w="342"/>
        <w:gridCol w:w="1272"/>
        <w:gridCol w:w="2135"/>
        <w:gridCol w:w="2793"/>
      </w:tblGrid>
      <w:tr w:rsidR="00D1036F" w:rsidTr="002D6CAB">
        <w:trPr>
          <w:trHeight w:val="289"/>
        </w:trPr>
        <w:tc>
          <w:tcPr>
            <w:tcW w:w="4318" w:type="dxa"/>
            <w:gridSpan w:val="3"/>
            <w:tcBorders>
              <w:right w:val="nil"/>
            </w:tcBorders>
          </w:tcPr>
          <w:p w:rsidR="00AE6AC9" w:rsidRPr="00DA02E3" w:rsidRDefault="00DA02E3" w:rsidP="00D1036F">
            <w:pPr>
              <w:spacing w:before="100" w:beforeAutospacing="1"/>
              <w:ind w:right="566"/>
              <w:rPr>
                <w:b/>
              </w:rPr>
            </w:pPr>
            <w:r w:rsidRPr="00DA02E3">
              <w:rPr>
                <w:b/>
              </w:rPr>
              <w:t>Подходит к С3, С4, С5….</w:t>
            </w:r>
          </w:p>
        </w:tc>
        <w:tc>
          <w:tcPr>
            <w:tcW w:w="342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1222" w:type="dxa"/>
            <w:tcBorders>
              <w:right w:val="nil"/>
            </w:tcBorders>
          </w:tcPr>
          <w:p w:rsidR="00AE6AC9" w:rsidRDefault="008E72B6" w:rsidP="00D1036F">
            <w:pPr>
              <w:ind w:right="566"/>
            </w:pPr>
            <w:r>
              <w:t>ГОД</w:t>
            </w:r>
            <w:r w:rsidR="00DA02E3">
              <w:t xml:space="preserve"> с 2009</w:t>
            </w:r>
          </w:p>
        </w:tc>
        <w:tc>
          <w:tcPr>
            <w:tcW w:w="4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2D6CAB">
        <w:trPr>
          <w:trHeight w:val="306"/>
        </w:trPr>
        <w:tc>
          <w:tcPr>
            <w:tcW w:w="2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2253" w:type="dxa"/>
            <w:gridSpan w:val="2"/>
            <w:tcBorders>
              <w:left w:val="nil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left="198" w:right="566" w:hanging="198"/>
            </w:pPr>
          </w:p>
        </w:tc>
        <w:tc>
          <w:tcPr>
            <w:tcW w:w="2793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2D6CAB">
        <w:trPr>
          <w:trHeight w:val="289"/>
        </w:trPr>
        <w:tc>
          <w:tcPr>
            <w:tcW w:w="2407" w:type="dxa"/>
            <w:gridSpan w:val="2"/>
            <w:tcBorders>
              <w:top w:val="single" w:sz="4" w:space="0" w:color="auto"/>
            </w:tcBorders>
          </w:tcPr>
          <w:p w:rsidR="00AE6AC9" w:rsidRDefault="008E72B6" w:rsidP="00D1036F">
            <w:pPr>
              <w:ind w:right="566"/>
            </w:pPr>
            <w:r>
              <w:t>ИМЯ</w:t>
            </w:r>
          </w:p>
        </w:tc>
        <w:tc>
          <w:tcPr>
            <w:tcW w:w="2253" w:type="dxa"/>
            <w:gridSpan w:val="2"/>
          </w:tcPr>
          <w:p w:rsidR="00AE6AC9" w:rsidRDefault="008E72B6" w:rsidP="00D1036F">
            <w:pPr>
              <w:ind w:right="566"/>
            </w:pPr>
            <w:r>
              <w:t>ЦВЕТ</w:t>
            </w:r>
          </w:p>
        </w:tc>
        <w:tc>
          <w:tcPr>
            <w:tcW w:w="3387" w:type="dxa"/>
            <w:gridSpan w:val="2"/>
          </w:tcPr>
          <w:p w:rsidR="00AE6AC9" w:rsidRDefault="008E72B6" w:rsidP="00D1036F">
            <w:pPr>
              <w:ind w:right="566"/>
            </w:pPr>
            <w:r>
              <w:t>РАСПОЛОЖЕНИЕ</w:t>
            </w:r>
          </w:p>
        </w:tc>
        <w:tc>
          <w:tcPr>
            <w:tcW w:w="2793" w:type="dxa"/>
          </w:tcPr>
          <w:p w:rsidR="00AE6AC9" w:rsidRDefault="008E72B6" w:rsidP="00D1036F">
            <w:pPr>
              <w:ind w:right="566"/>
            </w:pPr>
            <w:r>
              <w:t>ДОПОЛНИТЕЛЬНО</w:t>
            </w:r>
          </w:p>
        </w:tc>
      </w:tr>
      <w:tr w:rsidR="008E72B6" w:rsidTr="002D6CAB">
        <w:trPr>
          <w:trHeight w:val="306"/>
        </w:trPr>
        <w:tc>
          <w:tcPr>
            <w:tcW w:w="2407" w:type="dxa"/>
            <w:gridSpan w:val="2"/>
          </w:tcPr>
          <w:p w:rsidR="00AE6AC9" w:rsidRDefault="008E72B6" w:rsidP="00D1036F">
            <w:pPr>
              <w:ind w:right="566"/>
            </w:pPr>
            <w:r>
              <w:t>+30</w:t>
            </w:r>
          </w:p>
        </w:tc>
        <w:tc>
          <w:tcPr>
            <w:tcW w:w="2253" w:type="dxa"/>
            <w:gridSpan w:val="2"/>
          </w:tcPr>
          <w:p w:rsidR="00AE6AC9" w:rsidRDefault="002D6CAB" w:rsidP="00D1036F">
            <w:pPr>
              <w:ind w:right="566"/>
            </w:pPr>
            <w:r>
              <w:t>Белый</w:t>
            </w:r>
          </w:p>
        </w:tc>
        <w:tc>
          <w:tcPr>
            <w:tcW w:w="3387" w:type="dxa"/>
            <w:gridSpan w:val="2"/>
          </w:tcPr>
          <w:p w:rsidR="00AE6AC9" w:rsidRDefault="002D6CAB" w:rsidP="00D1036F">
            <w:pPr>
              <w:ind w:right="566"/>
            </w:pPr>
            <w:r>
              <w:t>Монтажный блок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2D6CAB">
        <w:trPr>
          <w:trHeight w:val="289"/>
        </w:trPr>
        <w:tc>
          <w:tcPr>
            <w:tcW w:w="2407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253" w:type="dxa"/>
            <w:gridSpan w:val="2"/>
          </w:tcPr>
          <w:p w:rsidR="00AE6AC9" w:rsidRDefault="002D6CAB" w:rsidP="00D1036F">
            <w:pPr>
              <w:ind w:right="566"/>
            </w:pPr>
            <w:r>
              <w:t>Зелёный</w:t>
            </w:r>
          </w:p>
        </w:tc>
        <w:tc>
          <w:tcPr>
            <w:tcW w:w="3387" w:type="dxa"/>
            <w:gridSpan w:val="2"/>
          </w:tcPr>
          <w:p w:rsidR="00AE6AC9" w:rsidRPr="00E44642" w:rsidRDefault="00E44642" w:rsidP="00D1036F">
            <w:pPr>
              <w:ind w:right="566"/>
              <w:rPr>
                <w:lang w:val="en-US"/>
              </w:rPr>
            </w:pPr>
            <w:r>
              <w:t xml:space="preserve">Разъём  РВ1 </w:t>
            </w:r>
            <w:r>
              <w:rPr>
                <w:lang w:val="en-US"/>
              </w:rPr>
              <w:t>pin 4</w:t>
            </w:r>
          </w:p>
        </w:tc>
        <w:tc>
          <w:tcPr>
            <w:tcW w:w="2793" w:type="dxa"/>
          </w:tcPr>
          <w:p w:rsidR="00AE6AC9" w:rsidRDefault="002D6CAB" w:rsidP="00D1036F">
            <w:pPr>
              <w:ind w:right="566"/>
            </w:pPr>
            <w:r>
              <w:t>Можно использовать для блокировки</w:t>
            </w:r>
          </w:p>
        </w:tc>
      </w:tr>
      <w:tr w:rsidR="008E72B6" w:rsidTr="002D6CAB">
        <w:trPr>
          <w:trHeight w:val="306"/>
        </w:trPr>
        <w:tc>
          <w:tcPr>
            <w:tcW w:w="2407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53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2D6CAB">
        <w:trPr>
          <w:trHeight w:val="306"/>
        </w:trPr>
        <w:tc>
          <w:tcPr>
            <w:tcW w:w="2407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АСС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253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2D6CAB">
        <w:trPr>
          <w:trHeight w:val="289"/>
        </w:trPr>
        <w:tc>
          <w:tcPr>
            <w:tcW w:w="2407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АСС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53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2D6CAB">
        <w:trPr>
          <w:trHeight w:val="412"/>
        </w:trPr>
        <w:tc>
          <w:tcPr>
            <w:tcW w:w="2407" w:type="dxa"/>
            <w:gridSpan w:val="2"/>
          </w:tcPr>
          <w:p w:rsidR="00AE6AC9" w:rsidRPr="008E72B6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СТАРТЕР</w:t>
            </w:r>
            <w:r w:rsidR="008E72B6">
              <w:rPr>
                <w:sz w:val="16"/>
                <w:szCs w:val="16"/>
              </w:rPr>
              <w:t>.1</w:t>
            </w:r>
          </w:p>
        </w:tc>
        <w:tc>
          <w:tcPr>
            <w:tcW w:w="2253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</w:tcPr>
          <w:p w:rsidR="00AE6AC9" w:rsidRDefault="00E44642" w:rsidP="00D1036F">
            <w:pPr>
              <w:ind w:right="566"/>
            </w:pPr>
            <w:r>
              <w:t>Разъём  РВ</w:t>
            </w:r>
            <w:r>
              <w:rPr>
                <w:lang w:val="en-US"/>
              </w:rPr>
              <w:t xml:space="preserve"> </w:t>
            </w:r>
            <w:r>
              <w:t xml:space="preserve">1 </w:t>
            </w:r>
            <w:r>
              <w:rPr>
                <w:lang w:val="en-US"/>
              </w:rPr>
              <w:t>pin 6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2D6CAB">
        <w:trPr>
          <w:trHeight w:val="289"/>
        </w:trPr>
        <w:tc>
          <w:tcPr>
            <w:tcW w:w="2407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СТАРТЕР.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53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2D6CAB">
        <w:trPr>
          <w:trHeight w:val="289"/>
        </w:trPr>
        <w:tc>
          <w:tcPr>
            <w:tcW w:w="2407" w:type="dxa"/>
            <w:gridSpan w:val="2"/>
          </w:tcPr>
          <w:p w:rsidR="00AE6AC9" w:rsidRDefault="00D1036F" w:rsidP="00D1036F">
            <w:pPr>
              <w:ind w:right="566"/>
            </w:pPr>
            <w:r>
              <w:t>Габарит(-)</w:t>
            </w:r>
          </w:p>
        </w:tc>
        <w:tc>
          <w:tcPr>
            <w:tcW w:w="2253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2D6CAB">
        <w:trPr>
          <w:trHeight w:val="306"/>
        </w:trPr>
        <w:tc>
          <w:tcPr>
            <w:tcW w:w="2407" w:type="dxa"/>
            <w:gridSpan w:val="2"/>
          </w:tcPr>
          <w:p w:rsidR="00AE6AC9" w:rsidRDefault="00D1036F" w:rsidP="00D1036F">
            <w:pPr>
              <w:ind w:right="566"/>
            </w:pPr>
            <w:r>
              <w:t>Габарит(+)</w:t>
            </w:r>
          </w:p>
        </w:tc>
        <w:tc>
          <w:tcPr>
            <w:tcW w:w="2253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2D6CAB">
        <w:trPr>
          <w:trHeight w:val="306"/>
        </w:trPr>
        <w:tc>
          <w:tcPr>
            <w:tcW w:w="2407" w:type="dxa"/>
            <w:gridSpan w:val="2"/>
          </w:tcPr>
          <w:p w:rsidR="00AE6AC9" w:rsidRPr="00D1036F" w:rsidRDefault="00071339" w:rsidP="00D1036F">
            <w:pPr>
              <w:ind w:right="566"/>
              <w:rPr>
                <w:sz w:val="16"/>
                <w:szCs w:val="16"/>
              </w:rPr>
            </w:pPr>
            <w:r>
              <w:t>Аварийка</w:t>
            </w:r>
          </w:p>
        </w:tc>
        <w:tc>
          <w:tcPr>
            <w:tcW w:w="2253" w:type="dxa"/>
            <w:gridSpan w:val="2"/>
          </w:tcPr>
          <w:p w:rsidR="00AE6AC9" w:rsidRDefault="00756603" w:rsidP="00D1036F">
            <w:pPr>
              <w:ind w:right="566"/>
            </w:pPr>
            <w:r>
              <w:t>Фиолетовый</w:t>
            </w:r>
          </w:p>
        </w:tc>
        <w:tc>
          <w:tcPr>
            <w:tcW w:w="3387" w:type="dxa"/>
            <w:gridSpan w:val="2"/>
          </w:tcPr>
          <w:p w:rsidR="00AE6AC9" w:rsidRPr="00E44642" w:rsidRDefault="00E44642" w:rsidP="00D1036F">
            <w:pPr>
              <w:ind w:right="566"/>
              <w:rPr>
                <w:lang w:val="en-US"/>
              </w:rPr>
            </w:pPr>
            <w:r>
              <w:t xml:space="preserve">Разъём </w:t>
            </w:r>
            <w:r>
              <w:rPr>
                <w:lang w:val="en-US"/>
              </w:rPr>
              <w:t xml:space="preserve"> PB 0 pin</w:t>
            </w:r>
          </w:p>
        </w:tc>
        <w:tc>
          <w:tcPr>
            <w:tcW w:w="2793" w:type="dxa"/>
          </w:tcPr>
          <w:p w:rsidR="00AE6AC9" w:rsidRPr="00A63143" w:rsidRDefault="00756603" w:rsidP="00D1036F">
            <w:pPr>
              <w:ind w:right="566"/>
              <w:rPr>
                <w:b/>
              </w:rPr>
            </w:pPr>
            <w:r w:rsidRPr="00756603">
              <w:t>Управление</w:t>
            </w:r>
            <w:r>
              <w:rPr>
                <w:b/>
              </w:rPr>
              <w:t xml:space="preserve"> </w:t>
            </w:r>
            <w:r w:rsidRPr="00756603">
              <w:rPr>
                <w:b/>
                <w:lang w:val="en-US"/>
              </w:rPr>
              <w:t>[-]</w:t>
            </w:r>
            <w:r w:rsidR="00A63143">
              <w:rPr>
                <w:b/>
              </w:rPr>
              <w:t xml:space="preserve"> </w:t>
            </w:r>
            <w:r w:rsidR="00A63143" w:rsidRPr="00A63143">
              <w:t>двойной импульс</w:t>
            </w:r>
          </w:p>
        </w:tc>
      </w:tr>
      <w:tr w:rsidR="00071339" w:rsidTr="002D6CAB">
        <w:trPr>
          <w:trHeight w:val="306"/>
        </w:trPr>
        <w:tc>
          <w:tcPr>
            <w:tcW w:w="2407" w:type="dxa"/>
            <w:gridSpan w:val="2"/>
          </w:tcPr>
          <w:p w:rsidR="00071339" w:rsidRDefault="00071339" w:rsidP="00D1036F">
            <w:pPr>
              <w:ind w:right="566"/>
            </w:pPr>
            <w:r>
              <w:t>Повороты передние</w:t>
            </w:r>
          </w:p>
        </w:tc>
        <w:tc>
          <w:tcPr>
            <w:tcW w:w="2253" w:type="dxa"/>
            <w:gridSpan w:val="2"/>
          </w:tcPr>
          <w:p w:rsidR="00071339" w:rsidRDefault="00071339" w:rsidP="00D1036F">
            <w:pPr>
              <w:ind w:right="566"/>
            </w:pPr>
            <w:r>
              <w:t>Зелёный</w:t>
            </w:r>
          </w:p>
        </w:tc>
        <w:tc>
          <w:tcPr>
            <w:tcW w:w="3387" w:type="dxa"/>
            <w:gridSpan w:val="2"/>
          </w:tcPr>
          <w:p w:rsidR="00071339" w:rsidRDefault="00071339" w:rsidP="00D1036F">
            <w:pPr>
              <w:ind w:right="566"/>
            </w:pPr>
            <w:r>
              <w:t>Чёрный вертикальный разъём М.Б. в салоне</w:t>
            </w:r>
          </w:p>
        </w:tc>
        <w:tc>
          <w:tcPr>
            <w:tcW w:w="2793" w:type="dxa"/>
          </w:tcPr>
          <w:p w:rsidR="00071339" w:rsidRPr="00756603" w:rsidRDefault="00071339" w:rsidP="00D1036F">
            <w:pPr>
              <w:ind w:right="566"/>
            </w:pPr>
          </w:p>
        </w:tc>
      </w:tr>
      <w:tr w:rsidR="00071339" w:rsidTr="002D6CAB">
        <w:trPr>
          <w:trHeight w:val="306"/>
        </w:trPr>
        <w:tc>
          <w:tcPr>
            <w:tcW w:w="2407" w:type="dxa"/>
            <w:gridSpan w:val="2"/>
          </w:tcPr>
          <w:p w:rsidR="00071339" w:rsidRDefault="00071339" w:rsidP="00D1036F">
            <w:pPr>
              <w:ind w:right="566"/>
            </w:pPr>
            <w:r>
              <w:t>Повороты передние</w:t>
            </w:r>
          </w:p>
        </w:tc>
        <w:tc>
          <w:tcPr>
            <w:tcW w:w="2253" w:type="dxa"/>
            <w:gridSpan w:val="2"/>
          </w:tcPr>
          <w:p w:rsidR="00071339" w:rsidRDefault="00071339" w:rsidP="00D1036F">
            <w:pPr>
              <w:ind w:right="566"/>
            </w:pPr>
            <w:r>
              <w:t>Песочный</w:t>
            </w:r>
          </w:p>
        </w:tc>
        <w:tc>
          <w:tcPr>
            <w:tcW w:w="3387" w:type="dxa"/>
            <w:gridSpan w:val="2"/>
          </w:tcPr>
          <w:p w:rsidR="00071339" w:rsidRDefault="00071339" w:rsidP="00D1036F">
            <w:pPr>
              <w:ind w:right="566"/>
            </w:pPr>
            <w:r>
              <w:t>Чёрный вертикальный разъём М.Б. в салоне</w:t>
            </w:r>
          </w:p>
        </w:tc>
        <w:tc>
          <w:tcPr>
            <w:tcW w:w="2793" w:type="dxa"/>
          </w:tcPr>
          <w:p w:rsidR="00071339" w:rsidRPr="00756603" w:rsidRDefault="00071339" w:rsidP="00D1036F">
            <w:pPr>
              <w:ind w:right="566"/>
            </w:pPr>
          </w:p>
        </w:tc>
      </w:tr>
      <w:tr w:rsidR="008E72B6" w:rsidTr="002D6CAB">
        <w:trPr>
          <w:trHeight w:val="289"/>
        </w:trPr>
        <w:tc>
          <w:tcPr>
            <w:tcW w:w="2407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Поворот</w:t>
            </w:r>
            <w:r w:rsidR="00071339">
              <w:t>ы задние</w:t>
            </w:r>
          </w:p>
        </w:tc>
        <w:tc>
          <w:tcPr>
            <w:tcW w:w="2253" w:type="dxa"/>
            <w:gridSpan w:val="2"/>
          </w:tcPr>
          <w:p w:rsidR="00AE6AC9" w:rsidRDefault="00071339" w:rsidP="00D1036F">
            <w:pPr>
              <w:ind w:right="566"/>
            </w:pPr>
            <w:r>
              <w:t>Фиолетовый</w:t>
            </w:r>
          </w:p>
        </w:tc>
        <w:tc>
          <w:tcPr>
            <w:tcW w:w="3387" w:type="dxa"/>
            <w:gridSpan w:val="2"/>
          </w:tcPr>
          <w:p w:rsidR="00AE6AC9" w:rsidRDefault="00071339" w:rsidP="00D1036F">
            <w:pPr>
              <w:ind w:right="566"/>
            </w:pPr>
            <w:r>
              <w:t>Средний разъём М.Б. под капотом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071339" w:rsidTr="002D6CAB">
        <w:trPr>
          <w:trHeight w:val="289"/>
        </w:trPr>
        <w:tc>
          <w:tcPr>
            <w:tcW w:w="2407" w:type="dxa"/>
            <w:gridSpan w:val="2"/>
          </w:tcPr>
          <w:p w:rsidR="00071339" w:rsidRDefault="00071339" w:rsidP="00D1036F">
            <w:pPr>
              <w:ind w:right="566"/>
            </w:pPr>
            <w:r>
              <w:t>Повороты задние</w:t>
            </w:r>
          </w:p>
        </w:tc>
        <w:tc>
          <w:tcPr>
            <w:tcW w:w="2253" w:type="dxa"/>
            <w:gridSpan w:val="2"/>
          </w:tcPr>
          <w:p w:rsidR="00071339" w:rsidRDefault="00071339" w:rsidP="00D1036F">
            <w:pPr>
              <w:ind w:right="566"/>
            </w:pPr>
            <w:r>
              <w:t>Коричневый</w:t>
            </w:r>
          </w:p>
        </w:tc>
        <w:tc>
          <w:tcPr>
            <w:tcW w:w="3387" w:type="dxa"/>
            <w:gridSpan w:val="2"/>
          </w:tcPr>
          <w:p w:rsidR="00071339" w:rsidRDefault="00071339" w:rsidP="00D1036F">
            <w:pPr>
              <w:ind w:right="566"/>
            </w:pPr>
            <w:r>
              <w:t>Средний разъём М.Б. под капотом</w:t>
            </w:r>
          </w:p>
        </w:tc>
        <w:tc>
          <w:tcPr>
            <w:tcW w:w="2793" w:type="dxa"/>
          </w:tcPr>
          <w:p w:rsidR="00071339" w:rsidRDefault="00071339" w:rsidP="00D1036F">
            <w:pPr>
              <w:ind w:right="566"/>
            </w:pPr>
          </w:p>
        </w:tc>
      </w:tr>
      <w:tr w:rsidR="008E72B6" w:rsidTr="002D6CAB">
        <w:trPr>
          <w:trHeight w:val="306"/>
        </w:trPr>
        <w:tc>
          <w:tcPr>
            <w:tcW w:w="2407" w:type="dxa"/>
            <w:gridSpan w:val="2"/>
          </w:tcPr>
          <w:p w:rsidR="00AE6AC9" w:rsidRDefault="00D1036F" w:rsidP="00D1036F">
            <w:pPr>
              <w:ind w:right="566"/>
              <w:rPr>
                <w:b/>
              </w:rPr>
            </w:pPr>
            <w:r>
              <w:t>Ц.З.</w:t>
            </w:r>
            <w:r w:rsidR="002D6CAB">
              <w:rPr>
                <w:lang w:val="en-US"/>
              </w:rPr>
              <w:t xml:space="preserve">  </w:t>
            </w:r>
            <w:r>
              <w:t xml:space="preserve"> запирание</w:t>
            </w:r>
            <w:r w:rsidR="002D6CAB">
              <w:t xml:space="preserve"> </w:t>
            </w:r>
          </w:p>
          <w:p w:rsidR="00756603" w:rsidRDefault="00756603" w:rsidP="00D1036F">
            <w:pPr>
              <w:ind w:right="566"/>
              <w:rPr>
                <w:b/>
              </w:rPr>
            </w:pPr>
          </w:p>
          <w:p w:rsidR="00E44642" w:rsidRPr="00756603" w:rsidRDefault="00E44642" w:rsidP="00D1036F">
            <w:pPr>
              <w:ind w:right="566"/>
              <w:rPr>
                <w:b/>
              </w:rPr>
            </w:pPr>
          </w:p>
          <w:p w:rsidR="00756603" w:rsidRPr="00756603" w:rsidRDefault="00756603" w:rsidP="00D1036F">
            <w:pPr>
              <w:ind w:right="566"/>
              <w:rPr>
                <w:lang w:val="en-US"/>
              </w:rPr>
            </w:pPr>
            <w:r w:rsidRPr="00756603">
              <w:t>Сила</w:t>
            </w:r>
            <w:r>
              <w:t xml:space="preserve"> </w:t>
            </w:r>
            <w:r w:rsidRPr="00756603">
              <w:rPr>
                <w:b/>
                <w:color w:val="FF0000"/>
                <w:lang w:val="en-US"/>
              </w:rPr>
              <w:t>[+]</w:t>
            </w:r>
          </w:p>
        </w:tc>
        <w:tc>
          <w:tcPr>
            <w:tcW w:w="2253" w:type="dxa"/>
            <w:gridSpan w:val="2"/>
          </w:tcPr>
          <w:p w:rsidR="00756603" w:rsidRDefault="00756603" w:rsidP="00D1036F">
            <w:pPr>
              <w:ind w:right="566"/>
            </w:pPr>
          </w:p>
          <w:p w:rsidR="00AE6AC9" w:rsidRDefault="00AE6AC9" w:rsidP="00D1036F">
            <w:pPr>
              <w:ind w:right="566"/>
              <w:rPr>
                <w:lang w:val="en-US"/>
              </w:rPr>
            </w:pPr>
          </w:p>
          <w:p w:rsidR="00756603" w:rsidRDefault="00756603" w:rsidP="00D1036F">
            <w:pPr>
              <w:ind w:right="566"/>
              <w:rPr>
                <w:lang w:val="en-US"/>
              </w:rPr>
            </w:pPr>
          </w:p>
          <w:p w:rsidR="00756603" w:rsidRDefault="00756603" w:rsidP="00D1036F">
            <w:pPr>
              <w:ind w:right="566"/>
            </w:pPr>
          </w:p>
          <w:p w:rsidR="00756603" w:rsidRPr="00756603" w:rsidRDefault="00756603" w:rsidP="00D1036F">
            <w:pPr>
              <w:ind w:right="566"/>
            </w:pPr>
            <w:r>
              <w:t>Коричневый</w:t>
            </w:r>
          </w:p>
        </w:tc>
        <w:tc>
          <w:tcPr>
            <w:tcW w:w="3387" w:type="dxa"/>
            <w:gridSpan w:val="2"/>
          </w:tcPr>
          <w:p w:rsidR="00756603" w:rsidRPr="00E44642" w:rsidRDefault="00E44642" w:rsidP="00D1036F">
            <w:pPr>
              <w:ind w:right="566"/>
            </w:pPr>
            <w:r>
              <w:t xml:space="preserve">Средний верхний разъём </w:t>
            </w:r>
            <w:r>
              <w:rPr>
                <w:lang w:val="en-US"/>
              </w:rPr>
              <w:t>BSI</w:t>
            </w:r>
            <w:r w:rsidRPr="00E44642">
              <w:t xml:space="preserve"> </w:t>
            </w:r>
            <w:r>
              <w:rPr>
                <w:lang w:val="en-US"/>
              </w:rPr>
              <w:t>pin</w:t>
            </w:r>
            <w:r w:rsidRPr="00E44642">
              <w:t xml:space="preserve"> 27. </w:t>
            </w:r>
            <w:r>
              <w:t>Номер провода 6916</w:t>
            </w:r>
          </w:p>
          <w:p w:rsidR="00AE6AC9" w:rsidRPr="00E44642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E44642" w:rsidRDefault="00E44642" w:rsidP="00D1036F">
            <w:pPr>
              <w:ind w:right="566"/>
            </w:pPr>
            <w:r>
              <w:t>Управление по схеме или минусом. Нужно пробовать</w:t>
            </w:r>
          </w:p>
        </w:tc>
      </w:tr>
      <w:tr w:rsidR="008E72B6" w:rsidTr="002D6CAB">
        <w:trPr>
          <w:trHeight w:val="289"/>
        </w:trPr>
        <w:tc>
          <w:tcPr>
            <w:tcW w:w="2407" w:type="dxa"/>
            <w:gridSpan w:val="2"/>
          </w:tcPr>
          <w:p w:rsidR="00AE6AC9" w:rsidRDefault="00D1036F" w:rsidP="00D1036F">
            <w:pPr>
              <w:ind w:right="566"/>
              <w:rPr>
                <w:b/>
              </w:rPr>
            </w:pPr>
            <w:r>
              <w:t>Ц.З.</w:t>
            </w:r>
            <w:r w:rsidR="002D6CAB" w:rsidRPr="00E44642">
              <w:t xml:space="preserve">  </w:t>
            </w:r>
            <w:r>
              <w:t xml:space="preserve"> отпирание</w:t>
            </w:r>
            <w:r w:rsidR="002D6CAB" w:rsidRPr="00E44642">
              <w:t xml:space="preserve"> </w:t>
            </w:r>
          </w:p>
          <w:p w:rsidR="00756603" w:rsidRDefault="00756603" w:rsidP="00D1036F">
            <w:pPr>
              <w:ind w:right="566"/>
              <w:rPr>
                <w:b/>
              </w:rPr>
            </w:pPr>
          </w:p>
          <w:p w:rsidR="00E44642" w:rsidRPr="00756603" w:rsidRDefault="00E44642" w:rsidP="00D1036F">
            <w:pPr>
              <w:ind w:right="566"/>
              <w:rPr>
                <w:b/>
              </w:rPr>
            </w:pPr>
          </w:p>
          <w:p w:rsidR="00756603" w:rsidRPr="00E44642" w:rsidRDefault="00756603" w:rsidP="00D1036F">
            <w:pPr>
              <w:ind w:right="566"/>
            </w:pPr>
            <w:r w:rsidRPr="00756603">
              <w:t>Сила</w:t>
            </w:r>
            <w:r>
              <w:t xml:space="preserve"> </w:t>
            </w:r>
            <w:r w:rsidRPr="00E44642">
              <w:rPr>
                <w:b/>
                <w:color w:val="FF0000"/>
              </w:rPr>
              <w:t>[+]</w:t>
            </w:r>
          </w:p>
        </w:tc>
        <w:tc>
          <w:tcPr>
            <w:tcW w:w="2253" w:type="dxa"/>
            <w:gridSpan w:val="2"/>
          </w:tcPr>
          <w:p w:rsidR="00756603" w:rsidRPr="00E44642" w:rsidRDefault="00756603" w:rsidP="00D1036F">
            <w:pPr>
              <w:ind w:right="566"/>
            </w:pPr>
          </w:p>
          <w:p w:rsidR="00E44642" w:rsidRPr="00E44642" w:rsidRDefault="00E44642" w:rsidP="00D1036F">
            <w:pPr>
              <w:ind w:right="566"/>
            </w:pPr>
          </w:p>
          <w:p w:rsidR="00E44642" w:rsidRDefault="00E44642" w:rsidP="00D1036F">
            <w:pPr>
              <w:ind w:right="566"/>
            </w:pPr>
          </w:p>
          <w:p w:rsidR="00E44642" w:rsidRPr="00E44642" w:rsidRDefault="00E44642" w:rsidP="00D1036F">
            <w:pPr>
              <w:ind w:right="566"/>
            </w:pPr>
          </w:p>
          <w:p w:rsidR="00756603" w:rsidRPr="00756603" w:rsidRDefault="00756603" w:rsidP="00D1036F">
            <w:pPr>
              <w:ind w:right="566"/>
            </w:pPr>
            <w:r>
              <w:t>Бежевый</w:t>
            </w:r>
          </w:p>
        </w:tc>
        <w:tc>
          <w:tcPr>
            <w:tcW w:w="3387" w:type="dxa"/>
            <w:gridSpan w:val="2"/>
          </w:tcPr>
          <w:p w:rsidR="00756603" w:rsidRPr="00E44642" w:rsidRDefault="00E44642" w:rsidP="00D1036F">
            <w:pPr>
              <w:ind w:right="566"/>
            </w:pPr>
            <w:r>
              <w:t xml:space="preserve">Средний верхний разъём </w:t>
            </w:r>
            <w:r>
              <w:rPr>
                <w:lang w:val="en-US"/>
              </w:rPr>
              <w:t>BSI</w:t>
            </w:r>
            <w:r>
              <w:t xml:space="preserve"> </w:t>
            </w:r>
            <w:r>
              <w:rPr>
                <w:lang w:val="en-US"/>
              </w:rPr>
              <w:t>pin</w:t>
            </w:r>
            <w:r w:rsidRPr="00E44642">
              <w:t xml:space="preserve"> 4. </w:t>
            </w:r>
            <w:r>
              <w:t>Номер провода 6914</w:t>
            </w:r>
          </w:p>
          <w:p w:rsidR="00756603" w:rsidRDefault="00756603" w:rsidP="00D1036F">
            <w:pPr>
              <w:ind w:right="566"/>
            </w:pPr>
          </w:p>
          <w:p w:rsidR="00AE6AC9" w:rsidRDefault="002D6CAB" w:rsidP="00D1036F">
            <w:pPr>
              <w:ind w:right="566"/>
            </w:pPr>
            <w:r>
              <w:t>Дверь водителя</w:t>
            </w:r>
          </w:p>
        </w:tc>
        <w:tc>
          <w:tcPr>
            <w:tcW w:w="2793" w:type="dxa"/>
          </w:tcPr>
          <w:p w:rsidR="00AE6AC9" w:rsidRPr="002D6CAB" w:rsidRDefault="00E44642" w:rsidP="00D1036F">
            <w:pPr>
              <w:ind w:right="566"/>
            </w:pPr>
            <w:r>
              <w:t>Управление по схеме или минусом. Нужно пробовать</w:t>
            </w:r>
          </w:p>
        </w:tc>
      </w:tr>
      <w:tr w:rsidR="008E72B6" w:rsidTr="002D6CAB">
        <w:trPr>
          <w:trHeight w:val="306"/>
        </w:trPr>
        <w:tc>
          <w:tcPr>
            <w:tcW w:w="2407" w:type="dxa"/>
            <w:gridSpan w:val="2"/>
          </w:tcPr>
          <w:p w:rsidR="00AE6AC9" w:rsidRDefault="00D1036F" w:rsidP="00D1036F">
            <w:pPr>
              <w:ind w:right="566"/>
            </w:pPr>
            <w:r>
              <w:t>Концевик</w:t>
            </w:r>
            <w:r w:rsidR="00A63143">
              <w:t>и</w:t>
            </w:r>
          </w:p>
          <w:p w:rsidR="00A63143" w:rsidRDefault="00A63143" w:rsidP="00D1036F">
            <w:pPr>
              <w:ind w:right="566"/>
            </w:pPr>
            <w:r>
              <w:t>Перед.Лев.</w:t>
            </w:r>
          </w:p>
        </w:tc>
        <w:tc>
          <w:tcPr>
            <w:tcW w:w="2253" w:type="dxa"/>
            <w:gridSpan w:val="2"/>
          </w:tcPr>
          <w:p w:rsidR="00AE6AC9" w:rsidRDefault="00AE6AC9" w:rsidP="00D1036F">
            <w:pPr>
              <w:ind w:right="566"/>
            </w:pPr>
          </w:p>
          <w:p w:rsidR="00A63143" w:rsidRDefault="00A63143" w:rsidP="00D1036F">
            <w:pPr>
              <w:ind w:right="566"/>
            </w:pPr>
            <w:r>
              <w:t>№  4</w:t>
            </w:r>
          </w:p>
        </w:tc>
        <w:tc>
          <w:tcPr>
            <w:tcW w:w="3387" w:type="dxa"/>
            <w:gridSpan w:val="2"/>
          </w:tcPr>
          <w:p w:rsidR="00AE6AC9" w:rsidRPr="00A63143" w:rsidRDefault="00A63143" w:rsidP="00D1036F">
            <w:pPr>
              <w:ind w:right="566"/>
              <w:rPr>
                <w:lang w:val="en-US"/>
              </w:rPr>
            </w:pPr>
            <w:r>
              <w:t xml:space="preserve">Средний верхний разъём </w:t>
            </w:r>
            <w:r>
              <w:rPr>
                <w:lang w:val="en-US"/>
              </w:rPr>
              <w:t>BSI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A63143" w:rsidTr="002D6CAB">
        <w:trPr>
          <w:trHeight w:val="306"/>
        </w:trPr>
        <w:tc>
          <w:tcPr>
            <w:tcW w:w="2407" w:type="dxa"/>
            <w:gridSpan w:val="2"/>
          </w:tcPr>
          <w:p w:rsidR="00A63143" w:rsidRDefault="00A63143" w:rsidP="00D1036F">
            <w:pPr>
              <w:ind w:right="566"/>
            </w:pPr>
            <w:r>
              <w:t>Перед.Прав.</w:t>
            </w:r>
          </w:p>
        </w:tc>
        <w:tc>
          <w:tcPr>
            <w:tcW w:w="2253" w:type="dxa"/>
            <w:gridSpan w:val="2"/>
          </w:tcPr>
          <w:p w:rsidR="00A63143" w:rsidRDefault="00A63143" w:rsidP="00D1036F">
            <w:pPr>
              <w:ind w:right="566"/>
            </w:pPr>
            <w:r>
              <w:t>№  5</w:t>
            </w:r>
          </w:p>
        </w:tc>
        <w:tc>
          <w:tcPr>
            <w:tcW w:w="3387" w:type="dxa"/>
            <w:gridSpan w:val="2"/>
          </w:tcPr>
          <w:p w:rsidR="00A63143" w:rsidRDefault="00A63143" w:rsidP="00D1036F">
            <w:pPr>
              <w:ind w:right="566"/>
            </w:pPr>
            <w:r>
              <w:t xml:space="preserve">Средний верхний разъём </w:t>
            </w:r>
            <w:r>
              <w:rPr>
                <w:lang w:val="en-US"/>
              </w:rPr>
              <w:t>BSI</w:t>
            </w:r>
          </w:p>
        </w:tc>
        <w:tc>
          <w:tcPr>
            <w:tcW w:w="2793" w:type="dxa"/>
          </w:tcPr>
          <w:p w:rsidR="00A63143" w:rsidRDefault="00A63143" w:rsidP="00D1036F">
            <w:pPr>
              <w:ind w:right="566"/>
            </w:pPr>
          </w:p>
        </w:tc>
      </w:tr>
      <w:tr w:rsidR="00A63143" w:rsidTr="002D6CAB">
        <w:trPr>
          <w:trHeight w:val="306"/>
        </w:trPr>
        <w:tc>
          <w:tcPr>
            <w:tcW w:w="2407" w:type="dxa"/>
            <w:gridSpan w:val="2"/>
          </w:tcPr>
          <w:p w:rsidR="00A63143" w:rsidRDefault="00A63143" w:rsidP="00D1036F">
            <w:pPr>
              <w:ind w:right="566"/>
            </w:pPr>
            <w:r>
              <w:lastRenderedPageBreak/>
              <w:t>Зад.Лев.</w:t>
            </w:r>
          </w:p>
        </w:tc>
        <w:tc>
          <w:tcPr>
            <w:tcW w:w="2253" w:type="dxa"/>
            <w:gridSpan w:val="2"/>
          </w:tcPr>
          <w:p w:rsidR="00A63143" w:rsidRDefault="00A63143" w:rsidP="00D1036F">
            <w:pPr>
              <w:ind w:right="566"/>
            </w:pPr>
            <w:r>
              <w:t>№  34</w:t>
            </w:r>
          </w:p>
        </w:tc>
        <w:tc>
          <w:tcPr>
            <w:tcW w:w="3387" w:type="dxa"/>
            <w:gridSpan w:val="2"/>
          </w:tcPr>
          <w:p w:rsidR="00A63143" w:rsidRDefault="00A63143" w:rsidP="00D1036F">
            <w:pPr>
              <w:ind w:right="566"/>
            </w:pPr>
            <w:r>
              <w:t xml:space="preserve">Средний верхний разъём </w:t>
            </w:r>
            <w:r>
              <w:rPr>
                <w:lang w:val="en-US"/>
              </w:rPr>
              <w:t>BSI</w:t>
            </w:r>
          </w:p>
        </w:tc>
        <w:tc>
          <w:tcPr>
            <w:tcW w:w="2793" w:type="dxa"/>
          </w:tcPr>
          <w:p w:rsidR="00A63143" w:rsidRDefault="00A63143" w:rsidP="00D1036F">
            <w:pPr>
              <w:ind w:right="566"/>
            </w:pPr>
          </w:p>
        </w:tc>
      </w:tr>
      <w:tr w:rsidR="00A63143" w:rsidTr="002D6CAB">
        <w:trPr>
          <w:trHeight w:val="306"/>
        </w:trPr>
        <w:tc>
          <w:tcPr>
            <w:tcW w:w="2407" w:type="dxa"/>
            <w:gridSpan w:val="2"/>
          </w:tcPr>
          <w:p w:rsidR="00A63143" w:rsidRDefault="00A63143" w:rsidP="00D1036F">
            <w:pPr>
              <w:ind w:right="566"/>
            </w:pPr>
            <w:r>
              <w:t>Зад.Прав.</w:t>
            </w:r>
          </w:p>
        </w:tc>
        <w:tc>
          <w:tcPr>
            <w:tcW w:w="2253" w:type="dxa"/>
            <w:gridSpan w:val="2"/>
          </w:tcPr>
          <w:p w:rsidR="00A63143" w:rsidRDefault="00A63143" w:rsidP="00D1036F">
            <w:pPr>
              <w:ind w:right="566"/>
            </w:pPr>
            <w:r>
              <w:t>№  33</w:t>
            </w:r>
          </w:p>
        </w:tc>
        <w:tc>
          <w:tcPr>
            <w:tcW w:w="3387" w:type="dxa"/>
            <w:gridSpan w:val="2"/>
          </w:tcPr>
          <w:p w:rsidR="00A63143" w:rsidRDefault="00A63143" w:rsidP="00D1036F">
            <w:pPr>
              <w:ind w:right="566"/>
            </w:pPr>
            <w:r>
              <w:t xml:space="preserve">Средний верхний разъём </w:t>
            </w:r>
            <w:r>
              <w:rPr>
                <w:lang w:val="en-US"/>
              </w:rPr>
              <w:t>BSI</w:t>
            </w:r>
          </w:p>
        </w:tc>
        <w:tc>
          <w:tcPr>
            <w:tcW w:w="2793" w:type="dxa"/>
          </w:tcPr>
          <w:p w:rsidR="00A63143" w:rsidRDefault="00A63143" w:rsidP="00D1036F">
            <w:pPr>
              <w:ind w:right="566"/>
            </w:pPr>
          </w:p>
        </w:tc>
      </w:tr>
      <w:tr w:rsidR="008E72B6" w:rsidTr="002D6CAB">
        <w:trPr>
          <w:trHeight w:val="289"/>
        </w:trPr>
        <w:tc>
          <w:tcPr>
            <w:tcW w:w="2407" w:type="dxa"/>
            <w:gridSpan w:val="2"/>
          </w:tcPr>
          <w:p w:rsidR="00AE6AC9" w:rsidRDefault="00D1036F" w:rsidP="00D1036F">
            <w:pPr>
              <w:ind w:right="566"/>
            </w:pPr>
            <w:r>
              <w:t>Концевик багажника</w:t>
            </w:r>
          </w:p>
        </w:tc>
        <w:tc>
          <w:tcPr>
            <w:tcW w:w="2253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2D6CAB">
        <w:trPr>
          <w:trHeight w:val="306"/>
        </w:trPr>
        <w:tc>
          <w:tcPr>
            <w:tcW w:w="2407" w:type="dxa"/>
            <w:gridSpan w:val="2"/>
          </w:tcPr>
          <w:p w:rsidR="00AE6AC9" w:rsidRDefault="00D1036F" w:rsidP="00D1036F">
            <w:pPr>
              <w:ind w:right="566"/>
            </w:pPr>
            <w:r>
              <w:t>Концевик капота</w:t>
            </w:r>
          </w:p>
        </w:tc>
        <w:tc>
          <w:tcPr>
            <w:tcW w:w="2253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2D6CAB">
        <w:trPr>
          <w:trHeight w:val="306"/>
        </w:trPr>
        <w:tc>
          <w:tcPr>
            <w:tcW w:w="2407" w:type="dxa"/>
            <w:gridSpan w:val="2"/>
          </w:tcPr>
          <w:p w:rsidR="00AE6AC9" w:rsidRDefault="00D1036F" w:rsidP="00D1036F">
            <w:pPr>
              <w:ind w:right="566"/>
            </w:pPr>
            <w:r>
              <w:t>Стоп</w:t>
            </w:r>
          </w:p>
        </w:tc>
        <w:tc>
          <w:tcPr>
            <w:tcW w:w="2253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</w:tcPr>
          <w:p w:rsidR="00AE6AC9" w:rsidRDefault="00E44642" w:rsidP="00D1036F">
            <w:pPr>
              <w:ind w:right="566"/>
            </w:pPr>
            <w:r>
              <w:t>Выключатель стоп-сигнала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D1036F" w:rsidTr="002D6CAB">
        <w:trPr>
          <w:trHeight w:val="448"/>
        </w:trPr>
        <w:tc>
          <w:tcPr>
            <w:tcW w:w="2407" w:type="dxa"/>
            <w:gridSpan w:val="2"/>
          </w:tcPr>
          <w:p w:rsidR="00AE6AC9" w:rsidRDefault="00D1036F" w:rsidP="00D1036F">
            <w:pPr>
              <w:ind w:right="566"/>
            </w:pPr>
            <w:r>
              <w:t>Тахометр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3387" w:type="dxa"/>
            <w:gridSpan w:val="2"/>
            <w:tcBorders>
              <w:lef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D1036F" w:rsidTr="002D6C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630"/>
        </w:trPr>
        <w:tc>
          <w:tcPr>
            <w:tcW w:w="2398" w:type="dxa"/>
          </w:tcPr>
          <w:p w:rsidR="00D1036F" w:rsidRDefault="00D1036F" w:rsidP="00D1036F">
            <w:pPr>
              <w:ind w:right="566"/>
            </w:pPr>
            <w:r>
              <w:t>Генератор</w:t>
            </w:r>
          </w:p>
        </w:tc>
        <w:tc>
          <w:tcPr>
            <w:tcW w:w="2262" w:type="dxa"/>
            <w:gridSpan w:val="3"/>
          </w:tcPr>
          <w:p w:rsidR="00D1036F" w:rsidRDefault="00D1036F" w:rsidP="00D1036F">
            <w:pPr>
              <w:ind w:left="108" w:right="566"/>
            </w:pPr>
          </w:p>
        </w:tc>
        <w:tc>
          <w:tcPr>
            <w:tcW w:w="3387" w:type="dxa"/>
            <w:gridSpan w:val="2"/>
          </w:tcPr>
          <w:p w:rsidR="00D1036F" w:rsidRDefault="00D1036F" w:rsidP="00D1036F">
            <w:pPr>
              <w:ind w:left="108" w:right="566"/>
            </w:pPr>
          </w:p>
        </w:tc>
        <w:tc>
          <w:tcPr>
            <w:tcW w:w="2793" w:type="dxa"/>
          </w:tcPr>
          <w:p w:rsidR="00D1036F" w:rsidRDefault="00D1036F" w:rsidP="00D1036F">
            <w:pPr>
              <w:ind w:left="108" w:right="566"/>
            </w:pPr>
          </w:p>
        </w:tc>
      </w:tr>
      <w:tr w:rsidR="00D1036F" w:rsidTr="002D6C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585"/>
        </w:trPr>
        <w:tc>
          <w:tcPr>
            <w:tcW w:w="2398" w:type="dxa"/>
          </w:tcPr>
          <w:p w:rsidR="00D1036F" w:rsidRDefault="00D1036F" w:rsidP="00D1036F">
            <w:r>
              <w:t>Ручник</w:t>
            </w:r>
          </w:p>
        </w:tc>
        <w:tc>
          <w:tcPr>
            <w:tcW w:w="2262" w:type="dxa"/>
            <w:gridSpan w:val="3"/>
          </w:tcPr>
          <w:p w:rsidR="00D1036F" w:rsidRDefault="00D1036F" w:rsidP="00D1036F"/>
        </w:tc>
        <w:tc>
          <w:tcPr>
            <w:tcW w:w="3387" w:type="dxa"/>
            <w:gridSpan w:val="2"/>
          </w:tcPr>
          <w:p w:rsidR="00D1036F" w:rsidRDefault="00D1036F" w:rsidP="00D1036F"/>
        </w:tc>
        <w:tc>
          <w:tcPr>
            <w:tcW w:w="2793" w:type="dxa"/>
          </w:tcPr>
          <w:p w:rsidR="00D1036F" w:rsidRDefault="00D1036F" w:rsidP="00D1036F"/>
        </w:tc>
      </w:tr>
      <w:tr w:rsidR="00D1036F" w:rsidTr="002D6C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585"/>
        </w:trPr>
        <w:tc>
          <w:tcPr>
            <w:tcW w:w="2398" w:type="dxa"/>
          </w:tcPr>
          <w:p w:rsidR="00D1036F" w:rsidRDefault="00D1036F" w:rsidP="00D1036F">
            <w:r>
              <w:t>Бензонасос</w:t>
            </w:r>
          </w:p>
        </w:tc>
        <w:tc>
          <w:tcPr>
            <w:tcW w:w="2262" w:type="dxa"/>
            <w:gridSpan w:val="3"/>
          </w:tcPr>
          <w:p w:rsidR="00D1036F" w:rsidRDefault="00D1036F" w:rsidP="00D1036F"/>
        </w:tc>
        <w:tc>
          <w:tcPr>
            <w:tcW w:w="3387" w:type="dxa"/>
            <w:gridSpan w:val="2"/>
          </w:tcPr>
          <w:p w:rsidR="00D1036F" w:rsidRDefault="00E44642" w:rsidP="00D1036F">
            <w:r>
              <w:t>Монтажный блок под капотом</w:t>
            </w:r>
            <w:r w:rsidR="00071339">
              <w:t xml:space="preserve"> левый разъём</w:t>
            </w:r>
          </w:p>
        </w:tc>
        <w:tc>
          <w:tcPr>
            <w:tcW w:w="2793" w:type="dxa"/>
          </w:tcPr>
          <w:p w:rsidR="00D1036F" w:rsidRDefault="00D1036F" w:rsidP="00D1036F"/>
        </w:tc>
      </w:tr>
      <w:tr w:rsidR="00D1036F" w:rsidTr="002D6C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630"/>
        </w:trPr>
        <w:tc>
          <w:tcPr>
            <w:tcW w:w="2398" w:type="dxa"/>
          </w:tcPr>
          <w:p w:rsidR="00D1036F" w:rsidRDefault="00D1036F" w:rsidP="00D1036F"/>
        </w:tc>
        <w:tc>
          <w:tcPr>
            <w:tcW w:w="2262" w:type="dxa"/>
            <w:gridSpan w:val="3"/>
          </w:tcPr>
          <w:p w:rsidR="00D1036F" w:rsidRDefault="00D1036F" w:rsidP="00D1036F"/>
        </w:tc>
        <w:tc>
          <w:tcPr>
            <w:tcW w:w="3387" w:type="dxa"/>
            <w:gridSpan w:val="2"/>
          </w:tcPr>
          <w:p w:rsidR="00D1036F" w:rsidRDefault="00D1036F" w:rsidP="00D1036F"/>
        </w:tc>
        <w:tc>
          <w:tcPr>
            <w:tcW w:w="2793" w:type="dxa"/>
          </w:tcPr>
          <w:p w:rsidR="00D1036F" w:rsidRDefault="00D1036F" w:rsidP="00D1036F"/>
        </w:tc>
      </w:tr>
    </w:tbl>
    <w:p w:rsidR="00AE6AC9" w:rsidRDefault="00AE6AC9"/>
    <w:p w:rsidR="00071339" w:rsidRPr="00DA02E3" w:rsidRDefault="00071339">
      <w:pPr>
        <w:rPr>
          <w:color w:val="FF0000"/>
          <w:sz w:val="32"/>
          <w:szCs w:val="32"/>
        </w:rPr>
      </w:pPr>
    </w:p>
    <w:p w:rsidR="00DA02E3" w:rsidRDefault="00071339">
      <w:pPr>
        <w:rPr>
          <w:color w:val="FF0000"/>
          <w:sz w:val="32"/>
          <w:szCs w:val="32"/>
        </w:rPr>
      </w:pPr>
      <w:r w:rsidRPr="00DA02E3">
        <w:rPr>
          <w:color w:val="FF0000"/>
          <w:sz w:val="32"/>
          <w:szCs w:val="32"/>
        </w:rPr>
        <w:t>Если автозапуск или турботай</w:t>
      </w:r>
      <w:r w:rsidR="00DA02E3" w:rsidRPr="00DA02E3">
        <w:rPr>
          <w:color w:val="FF0000"/>
          <w:sz w:val="32"/>
          <w:szCs w:val="32"/>
        </w:rPr>
        <w:t>мер, то</w:t>
      </w:r>
    </w:p>
    <w:p w:rsidR="00DA02E3" w:rsidRDefault="00DA02E3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З</w:t>
      </w:r>
      <w:r w:rsidRPr="00DA02E3">
        <w:rPr>
          <w:color w:val="FF0000"/>
          <w:sz w:val="32"/>
          <w:szCs w:val="32"/>
        </w:rPr>
        <w:t xml:space="preserve">апирание Ц.З. кнопкой </w:t>
      </w:r>
      <w:r w:rsidR="00071339" w:rsidRPr="00DA02E3">
        <w:rPr>
          <w:color w:val="FF0000"/>
          <w:sz w:val="32"/>
          <w:szCs w:val="32"/>
        </w:rPr>
        <w:t xml:space="preserve">на разъёме </w:t>
      </w:r>
      <w:r w:rsidR="00071339" w:rsidRPr="00DA02E3">
        <w:rPr>
          <w:b/>
          <w:color w:val="FF0000"/>
          <w:sz w:val="32"/>
          <w:szCs w:val="32"/>
          <w:lang w:val="en-US"/>
        </w:rPr>
        <w:t>PB</w:t>
      </w:r>
      <w:r w:rsidR="00071339" w:rsidRPr="00DA02E3">
        <w:rPr>
          <w:b/>
          <w:color w:val="FF0000"/>
          <w:sz w:val="32"/>
          <w:szCs w:val="32"/>
        </w:rPr>
        <w:t xml:space="preserve"> 0 [-]</w:t>
      </w:r>
      <w:r>
        <w:rPr>
          <w:color w:val="FF0000"/>
          <w:sz w:val="32"/>
          <w:szCs w:val="32"/>
        </w:rPr>
        <w:t xml:space="preserve"> </w:t>
      </w:r>
    </w:p>
    <w:p w:rsidR="00071339" w:rsidRPr="00DA02E3" w:rsidRDefault="00071339">
      <w:pPr>
        <w:rPr>
          <w:color w:val="FF0000"/>
          <w:sz w:val="32"/>
          <w:szCs w:val="32"/>
        </w:rPr>
      </w:pPr>
      <w:r w:rsidRPr="00DA02E3">
        <w:rPr>
          <w:color w:val="FF0000"/>
          <w:sz w:val="32"/>
          <w:szCs w:val="32"/>
        </w:rPr>
        <w:t xml:space="preserve"> Отпирание Ц.З. концевиком </w:t>
      </w:r>
      <w:r w:rsidR="00DA02E3" w:rsidRPr="00DA02E3">
        <w:rPr>
          <w:color w:val="FF0000"/>
          <w:sz w:val="32"/>
          <w:szCs w:val="32"/>
        </w:rPr>
        <w:t xml:space="preserve">вод. двери </w:t>
      </w:r>
      <w:r w:rsidRPr="00DA02E3">
        <w:rPr>
          <w:b/>
          <w:color w:val="FF0000"/>
          <w:sz w:val="32"/>
          <w:szCs w:val="32"/>
          <w:lang w:val="en-US"/>
        </w:rPr>
        <w:t>pin</w:t>
      </w:r>
      <w:r w:rsidRPr="00DA02E3">
        <w:rPr>
          <w:b/>
          <w:color w:val="FF0000"/>
          <w:sz w:val="32"/>
          <w:szCs w:val="32"/>
        </w:rPr>
        <w:t xml:space="preserve"> 4 [-]</w:t>
      </w:r>
    </w:p>
    <w:sectPr w:rsidR="00071339" w:rsidRPr="00DA02E3" w:rsidSect="001D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D11" w:rsidRDefault="005C3D11" w:rsidP="001439A8">
      <w:pPr>
        <w:spacing w:after="0" w:line="240" w:lineRule="auto"/>
      </w:pPr>
      <w:r>
        <w:separator/>
      </w:r>
    </w:p>
  </w:endnote>
  <w:endnote w:type="continuationSeparator" w:id="0">
    <w:p w:rsidR="005C3D11" w:rsidRDefault="005C3D11" w:rsidP="0014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D11" w:rsidRDefault="005C3D11" w:rsidP="001439A8">
      <w:pPr>
        <w:spacing w:after="0" w:line="240" w:lineRule="auto"/>
      </w:pPr>
      <w:r>
        <w:separator/>
      </w:r>
    </w:p>
  </w:footnote>
  <w:footnote w:type="continuationSeparator" w:id="0">
    <w:p w:rsidR="005C3D11" w:rsidRDefault="005C3D11" w:rsidP="001439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6603"/>
    <w:rsid w:val="00071339"/>
    <w:rsid w:val="001439A8"/>
    <w:rsid w:val="001D71A7"/>
    <w:rsid w:val="002D6CAB"/>
    <w:rsid w:val="003F70B3"/>
    <w:rsid w:val="0048372A"/>
    <w:rsid w:val="004A6FB5"/>
    <w:rsid w:val="005C3D11"/>
    <w:rsid w:val="006C2872"/>
    <w:rsid w:val="00756603"/>
    <w:rsid w:val="00805E56"/>
    <w:rsid w:val="008E72B6"/>
    <w:rsid w:val="00A33DA0"/>
    <w:rsid w:val="00A63143"/>
    <w:rsid w:val="00AE6AC9"/>
    <w:rsid w:val="00D1036F"/>
    <w:rsid w:val="00DA02E3"/>
    <w:rsid w:val="00E44642"/>
    <w:rsid w:val="00FF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A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39A8"/>
  </w:style>
  <w:style w:type="paragraph" w:styleId="a6">
    <w:name w:val="footer"/>
    <w:basedOn w:val="a"/>
    <w:link w:val="a7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39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ocuments\&#1057;&#1080;&#1075;&#1085;&#1072;&#1083;&#1080;&#1079;&#1072;&#1094;&#1080;&#1103;\Kon%20(1)&#1058;&#1072;&#1073;&#1083;&#1080;&#1094;&#1072;%20&#1090;&#1086;&#1095;&#1077;&#1082;%20&#1087;&#1086;&#1076;&#1082;&#1083;&#1102;&#1095;&#1077;&#1085;&#1080;&#1081;.dotx" TargetMode="External"/></Relationships>
</file>

<file path=word/theme/theme1.xml><?xml version="1.0" encoding="utf-8"?>
<a:theme xmlns:a="http://schemas.openxmlformats.org/drawingml/2006/main" name="Техническая">
  <a:themeElements>
    <a:clrScheme name="Техническая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Техническая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 (1)Таблица точек подключений.dotx</Template>
  <TotalTime>45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2009-10-18T13:49:00Z</dcterms:created>
  <dcterms:modified xsi:type="dcterms:W3CDTF">2010-08-26T06:40:00Z</dcterms:modified>
</cp:coreProperties>
</file>